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B5AA5" w14:textId="08C138F3" w:rsidR="00BA00AB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14:paraId="77B272C1" w14:textId="0BB230B9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Newark.</w:t>
      </w:r>
    </w:p>
    <w:p w14:paraId="4E03EDD7" w14:textId="07C839A2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7BE3D" w14:textId="6C2A0173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68A12" w14:textId="7D1DBE12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Cambridge University, as a scholar from Eton.</w:t>
      </w:r>
    </w:p>
    <w:p w14:paraId="7911B451" w14:textId="398AED8B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21C7C670" w14:textId="08148178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796B6" w14:textId="3F1D8DD9" w:rsid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78D7A" w14:textId="403570A5" w:rsidR="00795BD3" w:rsidRPr="00795BD3" w:rsidRDefault="00795B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795BD3" w:rsidRPr="00795B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D0A9" w14:textId="77777777" w:rsidR="00795BD3" w:rsidRDefault="00795BD3" w:rsidP="009139A6">
      <w:r>
        <w:separator/>
      </w:r>
    </w:p>
  </w:endnote>
  <w:endnote w:type="continuationSeparator" w:id="0">
    <w:p w14:paraId="5983513A" w14:textId="77777777" w:rsidR="00795BD3" w:rsidRDefault="00795B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050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1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FD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16121" w14:textId="77777777" w:rsidR="00795BD3" w:rsidRDefault="00795BD3" w:rsidP="009139A6">
      <w:r>
        <w:separator/>
      </w:r>
    </w:p>
  </w:footnote>
  <w:footnote w:type="continuationSeparator" w:id="0">
    <w:p w14:paraId="4355F8FF" w14:textId="77777777" w:rsidR="00795BD3" w:rsidRDefault="00795B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75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80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AA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D3"/>
    <w:rsid w:val="000666E0"/>
    <w:rsid w:val="002510B7"/>
    <w:rsid w:val="005C130B"/>
    <w:rsid w:val="00795BD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F14C"/>
  <w15:chartTrackingRefBased/>
  <w15:docId w15:val="{97A2F348-3553-4BF8-9349-B9B7DA61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2021-12-28T12:15:00Z</dcterms:created>
  <dcterms:modified xsi:type="dcterms:W3CDTF">2021-12-28T12:17:00Z</dcterms:modified>
</cp:coreProperties>
</file>